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B8FE9" w14:textId="77777777" w:rsidR="004E06BD" w:rsidRDefault="004E06BD" w:rsidP="004E0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KEFT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19DC9F0F" w14:textId="77777777" w:rsidR="004E06BD" w:rsidRDefault="004E06BD" w:rsidP="004E0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FCECBE1" w14:textId="77777777" w:rsidR="004E06BD" w:rsidRDefault="004E06BD" w:rsidP="004E06BD">
      <w:pPr>
        <w:pStyle w:val="NoSpacing"/>
        <w:rPr>
          <w:rFonts w:cs="Times New Roman"/>
          <w:szCs w:val="24"/>
        </w:rPr>
      </w:pPr>
    </w:p>
    <w:p w14:paraId="7B7050E0" w14:textId="77777777" w:rsidR="004E06BD" w:rsidRDefault="004E06BD" w:rsidP="004E06BD">
      <w:pPr>
        <w:pStyle w:val="NoSpacing"/>
        <w:rPr>
          <w:rFonts w:cs="Times New Roman"/>
          <w:szCs w:val="24"/>
        </w:rPr>
      </w:pPr>
    </w:p>
    <w:p w14:paraId="1EDB8EEC" w14:textId="77777777" w:rsidR="004E06BD" w:rsidRDefault="004E06BD" w:rsidP="004E0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6806BCCA" w14:textId="77777777" w:rsidR="004E06BD" w:rsidRDefault="004E06BD" w:rsidP="004E0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65856F0B" w14:textId="77777777" w:rsidR="004E06BD" w:rsidRDefault="004E06BD" w:rsidP="004E06B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B01D4C8" w14:textId="77777777" w:rsidR="004E06BD" w:rsidRDefault="004E06BD" w:rsidP="004E06B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04CEA0E" w14:textId="77777777" w:rsidR="004E06BD" w:rsidRDefault="004E06BD" w:rsidP="004E06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BBD60E" w14:textId="77777777" w:rsidR="004E06BD" w:rsidRDefault="004E06BD" w:rsidP="004E06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E0FAF0D" w14:textId="77777777" w:rsidR="004E06BD" w:rsidRDefault="004E06BD" w:rsidP="004E06B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November 2022</w:t>
      </w:r>
    </w:p>
    <w:p w14:paraId="07BCBD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A752E" w14:textId="77777777" w:rsidR="004E06BD" w:rsidRDefault="004E06BD" w:rsidP="009139A6">
      <w:r>
        <w:separator/>
      </w:r>
    </w:p>
  </w:endnote>
  <w:endnote w:type="continuationSeparator" w:id="0">
    <w:p w14:paraId="3EA17141" w14:textId="77777777" w:rsidR="004E06BD" w:rsidRDefault="004E06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99F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60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6CA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CA039" w14:textId="77777777" w:rsidR="004E06BD" w:rsidRDefault="004E06BD" w:rsidP="009139A6">
      <w:r>
        <w:separator/>
      </w:r>
    </w:p>
  </w:footnote>
  <w:footnote w:type="continuationSeparator" w:id="0">
    <w:p w14:paraId="1306B877" w14:textId="77777777" w:rsidR="004E06BD" w:rsidRDefault="004E06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B4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0B0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C7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BD"/>
    <w:rsid w:val="000666E0"/>
    <w:rsid w:val="002510B7"/>
    <w:rsid w:val="004E06B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74537"/>
  <w15:chartTrackingRefBased/>
  <w15:docId w15:val="{621BCF42-7B6A-4480-9709-88C260F77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2022-11-18T21:44:00Z</dcterms:created>
  <dcterms:modified xsi:type="dcterms:W3CDTF">2022-11-18T21:44:00Z</dcterms:modified>
</cp:coreProperties>
</file>